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425" w14:textId="77777777" w:rsidR="002A4D14" w:rsidRDefault="0021618E" w:rsidP="002A4D14">
      <w:pPr>
        <w:rPr>
          <w:rFonts w:ascii="Open Sans" w:hAnsi="Open Sans" w:cs="Open Sans"/>
        </w:rPr>
      </w:pPr>
    </w:p>
    <w:p w14:paraId="4862D426" w14:textId="77777777" w:rsidR="00CA56B7" w:rsidRDefault="00CA56B7" w:rsidP="00CA56B7">
      <w:pPr>
        <w:pStyle w:val="Textoindependiente"/>
        <w:spacing w:before="9"/>
        <w:rPr>
          <w:b/>
          <w:sz w:val="22"/>
        </w:rPr>
      </w:pPr>
    </w:p>
    <w:p w14:paraId="4862D427" w14:textId="77777777" w:rsidR="00CA56B7" w:rsidRPr="00CA56B7" w:rsidRDefault="00CA56B7" w:rsidP="00CA56B7">
      <w:pPr>
        <w:pStyle w:val="Ttulo"/>
        <w:rPr>
          <w:u w:val="single"/>
        </w:rPr>
      </w:pPr>
      <w:r w:rsidRPr="00CA56B7">
        <w:rPr>
          <w:u w:val="single"/>
        </w:rPr>
        <w:t>ANNEX</w:t>
      </w:r>
      <w:r w:rsidRPr="00CA56B7">
        <w:rPr>
          <w:spacing w:val="15"/>
          <w:u w:val="single"/>
        </w:rPr>
        <w:t xml:space="preserve"> 1</w:t>
      </w:r>
      <w:r w:rsidRPr="00CA56B7">
        <w:rPr>
          <w:u w:val="single"/>
        </w:rPr>
        <w:t>1</w:t>
      </w:r>
      <w:r w:rsidRPr="00CA56B7">
        <w:rPr>
          <w:spacing w:val="15"/>
          <w:u w:val="single"/>
        </w:rPr>
        <w:t xml:space="preserve"> </w:t>
      </w:r>
      <w:r w:rsidRPr="00CA56B7">
        <w:rPr>
          <w:u w:val="single"/>
        </w:rPr>
        <w:t>ESPECIFICACIONS</w:t>
      </w:r>
      <w:r w:rsidRPr="00CA56B7">
        <w:rPr>
          <w:spacing w:val="16"/>
          <w:u w:val="single"/>
        </w:rPr>
        <w:t xml:space="preserve"> </w:t>
      </w:r>
      <w:r w:rsidRPr="00CA56B7">
        <w:rPr>
          <w:u w:val="single"/>
        </w:rPr>
        <w:t>TÈCNIQUES</w:t>
      </w:r>
      <w:r w:rsidRPr="00CA56B7">
        <w:rPr>
          <w:spacing w:val="16"/>
          <w:u w:val="single"/>
        </w:rPr>
        <w:t xml:space="preserve"> </w:t>
      </w:r>
      <w:r w:rsidRPr="00CA56B7">
        <w:rPr>
          <w:u w:val="single"/>
        </w:rPr>
        <w:t>-</w:t>
      </w:r>
      <w:r w:rsidRPr="00CA56B7">
        <w:rPr>
          <w:spacing w:val="13"/>
          <w:u w:val="single"/>
        </w:rPr>
        <w:t xml:space="preserve"> </w:t>
      </w:r>
      <w:r w:rsidRPr="00CA56B7">
        <w:rPr>
          <w:u w:val="single"/>
        </w:rPr>
        <w:t>CARACTERISTIQUES</w:t>
      </w:r>
      <w:r w:rsidRPr="00CA56B7">
        <w:rPr>
          <w:spacing w:val="16"/>
          <w:u w:val="single"/>
        </w:rPr>
        <w:t xml:space="preserve"> </w:t>
      </w:r>
      <w:r w:rsidRPr="00CA56B7">
        <w:rPr>
          <w:u w:val="single"/>
        </w:rPr>
        <w:t>MÍNIMES</w:t>
      </w:r>
      <w:r w:rsidRPr="00CA56B7">
        <w:rPr>
          <w:spacing w:val="16"/>
          <w:u w:val="single"/>
        </w:rPr>
        <w:t xml:space="preserve"> </w:t>
      </w:r>
      <w:r w:rsidRPr="00CA56B7">
        <w:rPr>
          <w:u w:val="single"/>
        </w:rPr>
        <w:t>REQUERIDES</w:t>
      </w:r>
    </w:p>
    <w:p w14:paraId="4862D428" w14:textId="6208E6C7" w:rsidR="00CA56B7" w:rsidRPr="00CA56B7" w:rsidRDefault="00CA56B7" w:rsidP="00CA56B7">
      <w:pPr>
        <w:pStyle w:val="Textoindependiente"/>
        <w:spacing w:before="160"/>
        <w:ind w:left="160"/>
        <w:rPr>
          <w:rFonts w:ascii="Arial" w:hAnsi="Arial" w:cs="Arial"/>
          <w:b/>
        </w:rPr>
      </w:pPr>
      <w:r w:rsidRPr="00CA56B7">
        <w:rPr>
          <w:rFonts w:ascii="Arial" w:hAnsi="Arial" w:cs="Arial"/>
          <w:b/>
          <w:w w:val="105"/>
        </w:rPr>
        <w:t>NÚMERO</w:t>
      </w:r>
      <w:r w:rsidRPr="00CA56B7">
        <w:rPr>
          <w:rFonts w:ascii="Arial" w:hAnsi="Arial" w:cs="Arial"/>
          <w:b/>
          <w:spacing w:val="-12"/>
          <w:w w:val="105"/>
        </w:rPr>
        <w:t xml:space="preserve"> </w:t>
      </w:r>
      <w:r w:rsidRPr="00CA56B7">
        <w:rPr>
          <w:rFonts w:ascii="Arial" w:hAnsi="Arial" w:cs="Arial"/>
          <w:b/>
          <w:w w:val="105"/>
        </w:rPr>
        <w:t>D'EXPEDIENT:</w:t>
      </w:r>
      <w:r w:rsidRPr="00CA56B7">
        <w:rPr>
          <w:rFonts w:ascii="Arial" w:hAnsi="Arial" w:cs="Arial"/>
          <w:b/>
          <w:spacing w:val="-11"/>
          <w:w w:val="105"/>
        </w:rPr>
        <w:t xml:space="preserve"> </w:t>
      </w:r>
      <w:r w:rsidR="0021618E">
        <w:rPr>
          <w:rFonts w:ascii="Arial" w:hAnsi="Arial" w:cs="Arial"/>
          <w:b/>
          <w:w w:val="105"/>
        </w:rPr>
        <w:t>1335/2026</w:t>
      </w:r>
      <w:bookmarkStart w:id="0" w:name="_GoBack"/>
      <w:bookmarkEnd w:id="0"/>
    </w:p>
    <w:tbl>
      <w:tblPr>
        <w:tblStyle w:val="TableNormal"/>
        <w:tblpPr w:leftFromText="141" w:rightFromText="141" w:vertAnchor="text" w:horzAnchor="margin" w:tblpXSpec="center" w:tblpY="291"/>
        <w:tblW w:w="110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1"/>
        <w:gridCol w:w="5454"/>
      </w:tblGrid>
      <w:tr w:rsidR="00CA56B7" w14:paraId="4862D42C" w14:textId="77777777" w:rsidTr="00CA56B7">
        <w:trPr>
          <w:trHeight w:val="140"/>
        </w:trPr>
        <w:tc>
          <w:tcPr>
            <w:tcW w:w="5591" w:type="dxa"/>
            <w:tcBorders>
              <w:bottom w:val="nil"/>
            </w:tcBorders>
          </w:tcPr>
          <w:p w14:paraId="4862D429" w14:textId="77777777" w:rsidR="00CA56B7" w:rsidRDefault="00CA56B7" w:rsidP="00CA56B7">
            <w:pPr>
              <w:pStyle w:val="TableParagraph"/>
              <w:spacing w:before="1" w:line="119" w:lineRule="exact"/>
              <w:ind w:right="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LICITADOR</w:t>
            </w:r>
          </w:p>
        </w:tc>
        <w:tc>
          <w:tcPr>
            <w:tcW w:w="5454" w:type="dxa"/>
            <w:vMerge w:val="restart"/>
            <w:shd w:val="clear" w:color="auto" w:fill="92D050"/>
          </w:tcPr>
          <w:p w14:paraId="4862D42A" w14:textId="77777777" w:rsidR="00CA56B7" w:rsidRDefault="00CA56B7" w:rsidP="00CA56B7">
            <w:pPr>
              <w:pStyle w:val="TableParagraph"/>
              <w:rPr>
                <w:rFonts w:ascii="Times New Roman"/>
                <w:sz w:val="12"/>
              </w:rPr>
            </w:pPr>
          </w:p>
          <w:p w14:paraId="4862D42B" w14:textId="77777777" w:rsidR="00CA56B7" w:rsidRDefault="00CA56B7" w:rsidP="00CA56B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56B7" w14:paraId="4862D42F" w14:textId="77777777" w:rsidTr="00CA56B7">
        <w:trPr>
          <w:trHeight w:val="135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2D" w14:textId="77777777" w:rsidR="00CA56B7" w:rsidRDefault="00CA56B7" w:rsidP="00CA56B7">
            <w:pPr>
              <w:pStyle w:val="TableParagraph"/>
              <w:spacing w:before="1" w:line="114" w:lineRule="exact"/>
              <w:ind w:right="3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CORREU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ELECTRÒNIC: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2E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32" w14:textId="77777777" w:rsidTr="00CA56B7">
        <w:trPr>
          <w:trHeight w:val="130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30" w14:textId="77777777" w:rsidR="00CA56B7" w:rsidRDefault="00CA56B7" w:rsidP="00CA56B7">
            <w:pPr>
              <w:pStyle w:val="TableParagraph"/>
              <w:spacing w:line="111" w:lineRule="exact"/>
              <w:ind w:right="3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EMPRESA: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31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35" w14:textId="77777777" w:rsidTr="00CA56B7">
        <w:trPr>
          <w:trHeight w:val="130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33" w14:textId="77777777" w:rsidR="00CA56B7" w:rsidRDefault="00CA56B7" w:rsidP="00CA56B7">
            <w:pPr>
              <w:pStyle w:val="TableParagraph"/>
              <w:spacing w:line="111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CIF: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34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38" w14:textId="77777777" w:rsidTr="00CA56B7">
        <w:trPr>
          <w:trHeight w:val="130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36" w14:textId="77777777" w:rsidR="00CA56B7" w:rsidRDefault="00CA56B7" w:rsidP="00CA56B7">
            <w:pPr>
              <w:pStyle w:val="TableParagraph"/>
              <w:spacing w:line="111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DOMICILI: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37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3B" w14:textId="77777777" w:rsidTr="00CA56B7">
        <w:trPr>
          <w:trHeight w:val="128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39" w14:textId="77777777" w:rsidR="00CA56B7" w:rsidRDefault="00CA56B7" w:rsidP="00CA56B7">
            <w:pPr>
              <w:pStyle w:val="TableParagraph"/>
              <w:spacing w:line="108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LOCALITAT: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3A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3E" w14:textId="77777777" w:rsidTr="00CA56B7">
        <w:trPr>
          <w:trHeight w:val="134"/>
        </w:trPr>
        <w:tc>
          <w:tcPr>
            <w:tcW w:w="5591" w:type="dxa"/>
            <w:tcBorders>
              <w:top w:val="nil"/>
            </w:tcBorders>
          </w:tcPr>
          <w:p w14:paraId="4862D43C" w14:textId="77777777" w:rsidR="00CA56B7" w:rsidRDefault="00CA56B7" w:rsidP="00CA56B7">
            <w:pPr>
              <w:pStyle w:val="TableParagraph"/>
              <w:spacing w:line="114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TELÈFON: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3D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41" w14:textId="77777777" w:rsidTr="00CA56B7">
        <w:trPr>
          <w:trHeight w:val="139"/>
        </w:trPr>
        <w:tc>
          <w:tcPr>
            <w:tcW w:w="5591" w:type="dxa"/>
            <w:tcBorders>
              <w:bottom w:val="nil"/>
            </w:tcBorders>
          </w:tcPr>
          <w:p w14:paraId="4862D43F" w14:textId="77777777" w:rsidR="00CA56B7" w:rsidRDefault="00CA56B7" w:rsidP="00CA56B7">
            <w:pPr>
              <w:pStyle w:val="TableParagraph"/>
              <w:spacing w:before="1" w:line="119" w:lineRule="exact"/>
              <w:ind w:right="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DADES</w:t>
            </w:r>
            <w:r>
              <w:rPr>
                <w:rFonts w:asci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DEL</w:t>
            </w:r>
            <w:r>
              <w:rPr>
                <w:rFonts w:asci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w w:val="105"/>
                <w:sz w:val="12"/>
              </w:rPr>
              <w:t>SIGNATARI</w:t>
            </w:r>
          </w:p>
        </w:tc>
        <w:tc>
          <w:tcPr>
            <w:tcW w:w="5454" w:type="dxa"/>
            <w:vMerge w:val="restart"/>
            <w:shd w:val="clear" w:color="auto" w:fill="92D050"/>
          </w:tcPr>
          <w:p w14:paraId="4862D440" w14:textId="77777777" w:rsidR="00CA56B7" w:rsidRDefault="00CA56B7" w:rsidP="00CA56B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56B7" w14:paraId="4862D444" w14:textId="77777777" w:rsidTr="00CA56B7">
        <w:trPr>
          <w:trHeight w:val="135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42" w14:textId="77777777" w:rsidR="00CA56B7" w:rsidRDefault="00CA56B7" w:rsidP="00CA56B7">
            <w:pPr>
              <w:pStyle w:val="TableParagraph"/>
              <w:spacing w:before="1" w:line="114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NOM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 COGNOMS: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43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47" w14:textId="77777777" w:rsidTr="00CA56B7">
        <w:trPr>
          <w:trHeight w:val="130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45" w14:textId="77777777" w:rsidR="00CA56B7" w:rsidRDefault="00CA56B7" w:rsidP="00CA56B7">
            <w:pPr>
              <w:pStyle w:val="TableParagraph"/>
              <w:spacing w:line="111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DNI: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46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4A" w14:textId="77777777" w:rsidTr="00CA56B7">
        <w:trPr>
          <w:trHeight w:val="130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48" w14:textId="77777777" w:rsidR="00CA56B7" w:rsidRDefault="00CA56B7" w:rsidP="00CA56B7">
            <w:pPr>
              <w:pStyle w:val="TableParagraph"/>
              <w:spacing w:line="111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CARREC: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49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4D" w14:textId="77777777" w:rsidTr="00CA56B7">
        <w:trPr>
          <w:trHeight w:val="128"/>
        </w:trPr>
        <w:tc>
          <w:tcPr>
            <w:tcW w:w="5591" w:type="dxa"/>
            <w:tcBorders>
              <w:top w:val="nil"/>
              <w:bottom w:val="nil"/>
            </w:tcBorders>
          </w:tcPr>
          <w:p w14:paraId="4862D44B" w14:textId="77777777" w:rsidR="00CA56B7" w:rsidRDefault="00CA56B7" w:rsidP="00CA56B7">
            <w:pPr>
              <w:pStyle w:val="TableParagraph"/>
              <w:spacing w:line="108" w:lineRule="exact"/>
              <w:ind w:right="4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SIGNAT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SEGELLAT: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4C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  <w:tr w:rsidR="00CA56B7" w14:paraId="4862D450" w14:textId="77777777" w:rsidTr="00CA56B7">
        <w:trPr>
          <w:trHeight w:val="134"/>
        </w:trPr>
        <w:tc>
          <w:tcPr>
            <w:tcW w:w="5591" w:type="dxa"/>
            <w:tcBorders>
              <w:top w:val="nil"/>
            </w:tcBorders>
          </w:tcPr>
          <w:p w14:paraId="4862D44E" w14:textId="77777777" w:rsidR="00CA56B7" w:rsidRDefault="00CA56B7" w:rsidP="00CA56B7">
            <w:pPr>
              <w:pStyle w:val="TableParagraph"/>
              <w:spacing w:line="114" w:lineRule="exact"/>
              <w:ind w:right="3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DATA:</w:t>
            </w:r>
          </w:p>
        </w:tc>
        <w:tc>
          <w:tcPr>
            <w:tcW w:w="5454" w:type="dxa"/>
            <w:vMerge/>
            <w:tcBorders>
              <w:top w:val="nil"/>
            </w:tcBorders>
            <w:shd w:val="clear" w:color="auto" w:fill="92D050"/>
          </w:tcPr>
          <w:p w14:paraId="4862D44F" w14:textId="77777777" w:rsidR="00CA56B7" w:rsidRDefault="00CA56B7" w:rsidP="00CA56B7">
            <w:pPr>
              <w:rPr>
                <w:sz w:val="2"/>
                <w:szCs w:val="2"/>
              </w:rPr>
            </w:pPr>
          </w:p>
        </w:tc>
      </w:tr>
    </w:tbl>
    <w:p w14:paraId="4862D451" w14:textId="77777777" w:rsidR="00CA56B7" w:rsidRDefault="00CA56B7" w:rsidP="00CA56B7">
      <w:pPr>
        <w:pStyle w:val="Textoindependiente"/>
        <w:spacing w:before="160"/>
        <w:ind w:left="160"/>
      </w:pPr>
    </w:p>
    <w:tbl>
      <w:tblPr>
        <w:tblStyle w:val="TableNormal"/>
        <w:tblpPr w:leftFromText="141" w:rightFromText="141" w:vertAnchor="text" w:horzAnchor="margin" w:tblpXSpec="center" w:tblpY="106"/>
        <w:tblW w:w="110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5"/>
        <w:gridCol w:w="1405"/>
        <w:gridCol w:w="4033"/>
      </w:tblGrid>
      <w:tr w:rsidR="00CA56B7" w:rsidRPr="00DE55DE" w14:paraId="4862D45B" w14:textId="77777777" w:rsidTr="00CA56B7">
        <w:trPr>
          <w:trHeight w:val="694"/>
        </w:trPr>
        <w:tc>
          <w:tcPr>
            <w:tcW w:w="5575" w:type="dxa"/>
            <w:shd w:val="clear" w:color="auto" w:fill="92D050"/>
          </w:tcPr>
          <w:p w14:paraId="4862D452" w14:textId="77777777" w:rsidR="00CA56B7" w:rsidRPr="00DE55DE" w:rsidRDefault="00CA56B7" w:rsidP="00CA56B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4862D453" w14:textId="77777777" w:rsidR="00CA56B7" w:rsidRDefault="00CA56B7" w:rsidP="00CA56B7">
            <w:pPr>
              <w:pStyle w:val="TableParagraph"/>
              <w:ind w:left="1418"/>
              <w:rPr>
                <w:rFonts w:ascii="Arial"/>
                <w:b/>
                <w:w w:val="105"/>
                <w:sz w:val="12"/>
              </w:rPr>
            </w:pPr>
            <w:r w:rsidRPr="00DE55DE">
              <w:rPr>
                <w:rFonts w:ascii="Arial"/>
                <w:b/>
                <w:w w:val="105"/>
                <w:sz w:val="12"/>
              </w:rPr>
              <w:t>CARACTERISTIQUES</w:t>
            </w:r>
            <w:r w:rsidRPr="00DE55DE">
              <w:rPr>
                <w:rFonts w:ascii="Arial"/>
                <w:b/>
                <w:spacing w:val="-2"/>
                <w:w w:val="105"/>
                <w:sz w:val="12"/>
              </w:rPr>
              <w:t xml:space="preserve"> </w:t>
            </w:r>
            <w:r w:rsidRPr="00DE55DE">
              <w:rPr>
                <w:rFonts w:ascii="Arial"/>
                <w:b/>
                <w:w w:val="105"/>
                <w:sz w:val="12"/>
              </w:rPr>
              <w:t>MINIMES</w:t>
            </w:r>
            <w:r w:rsidRPr="00DE55DE">
              <w:rPr>
                <w:rFonts w:ascii="Arial"/>
                <w:b/>
                <w:spacing w:val="-1"/>
                <w:w w:val="105"/>
                <w:sz w:val="12"/>
              </w:rPr>
              <w:t xml:space="preserve"> </w:t>
            </w:r>
            <w:r w:rsidRPr="00DE55DE">
              <w:rPr>
                <w:rFonts w:ascii="Arial"/>
                <w:b/>
                <w:w w:val="105"/>
                <w:sz w:val="12"/>
              </w:rPr>
              <w:t>REQUERIDES</w:t>
            </w:r>
          </w:p>
          <w:p w14:paraId="4862D454" w14:textId="77777777" w:rsidR="00CA56B7" w:rsidRDefault="00CA56B7" w:rsidP="00CA56B7">
            <w:pPr>
              <w:pStyle w:val="TableParagraph"/>
              <w:ind w:left="1418"/>
              <w:rPr>
                <w:rFonts w:ascii="Arial"/>
                <w:b/>
                <w:w w:val="105"/>
                <w:sz w:val="12"/>
              </w:rPr>
            </w:pPr>
          </w:p>
          <w:p w14:paraId="4862D455" w14:textId="77777777" w:rsidR="00CA56B7" w:rsidRPr="00DE55DE" w:rsidRDefault="00CA56B7" w:rsidP="00CA56B7">
            <w:pPr>
              <w:pStyle w:val="TableParagraph"/>
              <w:ind w:left="14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105"/>
                <w:sz w:val="12"/>
              </w:rPr>
              <w:t>ESTELLA DE FUSTA A SUBMINISTRAR</w:t>
            </w:r>
          </w:p>
        </w:tc>
        <w:tc>
          <w:tcPr>
            <w:tcW w:w="1405" w:type="dxa"/>
            <w:shd w:val="clear" w:color="auto" w:fill="92D050"/>
          </w:tcPr>
          <w:p w14:paraId="4862D456" w14:textId="77777777" w:rsidR="00CA56B7" w:rsidRDefault="00CA56B7" w:rsidP="00CA56B7">
            <w:pPr>
              <w:pStyle w:val="TableParagraph"/>
              <w:spacing w:before="12" w:line="283" w:lineRule="auto"/>
              <w:ind w:left="34" w:right="13"/>
              <w:jc w:val="center"/>
              <w:rPr>
                <w:rFonts w:ascii="Arial"/>
                <w:b/>
                <w:spacing w:val="-1"/>
                <w:w w:val="105"/>
                <w:sz w:val="11"/>
              </w:rPr>
            </w:pPr>
          </w:p>
          <w:p w14:paraId="4862D457" w14:textId="77777777" w:rsidR="00CA56B7" w:rsidRPr="00DE55DE" w:rsidRDefault="00CA56B7" w:rsidP="00CA56B7">
            <w:pPr>
              <w:pStyle w:val="TableParagraph"/>
              <w:spacing w:before="12" w:line="283" w:lineRule="auto"/>
              <w:ind w:left="34" w:right="13"/>
              <w:jc w:val="center"/>
              <w:rPr>
                <w:rFonts w:ascii="Arial"/>
                <w:b/>
                <w:sz w:val="11"/>
              </w:rPr>
            </w:pPr>
            <w:r w:rsidRPr="00DE55DE">
              <w:rPr>
                <w:rFonts w:ascii="Arial"/>
                <w:b/>
                <w:spacing w:val="-1"/>
                <w:w w:val="105"/>
                <w:sz w:val="11"/>
              </w:rPr>
              <w:t>INDICAR SI ACOMPLEIX</w:t>
            </w:r>
            <w:r w:rsidRPr="00DE55DE">
              <w:rPr>
                <w:rFonts w:ascii="Arial"/>
                <w:b/>
                <w:spacing w:val="-30"/>
                <w:w w:val="105"/>
                <w:sz w:val="11"/>
              </w:rPr>
              <w:t xml:space="preserve"> </w:t>
            </w:r>
            <w:r w:rsidRPr="00DE55DE">
              <w:rPr>
                <w:rFonts w:ascii="Arial"/>
                <w:b/>
                <w:w w:val="105"/>
                <w:sz w:val="11"/>
              </w:rPr>
              <w:t>AMB</w:t>
            </w:r>
            <w:r w:rsidRPr="00DE55DE"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 w:rsidRPr="00DE55DE">
              <w:rPr>
                <w:rFonts w:ascii="Arial"/>
                <w:b/>
                <w:w w:val="105"/>
                <w:sz w:val="11"/>
              </w:rPr>
              <w:t>EL</w:t>
            </w:r>
            <w:r w:rsidRPr="00DE55DE"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 w:rsidRPr="00DE55DE">
              <w:rPr>
                <w:rFonts w:ascii="Arial"/>
                <w:b/>
                <w:w w:val="105"/>
                <w:sz w:val="11"/>
              </w:rPr>
              <w:t>REQUISIT</w:t>
            </w:r>
          </w:p>
          <w:p w14:paraId="4862D458" w14:textId="77777777" w:rsidR="00CA56B7" w:rsidRPr="00DE55DE" w:rsidRDefault="00CA56B7" w:rsidP="00CA56B7">
            <w:pPr>
              <w:pStyle w:val="TableParagraph"/>
              <w:spacing w:line="112" w:lineRule="exact"/>
              <w:ind w:left="33" w:right="13"/>
              <w:jc w:val="center"/>
              <w:rPr>
                <w:rFonts w:ascii="Arial"/>
                <w:b/>
                <w:sz w:val="11"/>
              </w:rPr>
            </w:pPr>
            <w:r w:rsidRPr="00DE55DE">
              <w:rPr>
                <w:rFonts w:ascii="Arial"/>
                <w:b/>
                <w:w w:val="105"/>
                <w:sz w:val="11"/>
              </w:rPr>
              <w:t>(SI/NO)</w:t>
            </w:r>
          </w:p>
        </w:tc>
        <w:tc>
          <w:tcPr>
            <w:tcW w:w="4033" w:type="dxa"/>
            <w:shd w:val="clear" w:color="auto" w:fill="92D050"/>
          </w:tcPr>
          <w:p w14:paraId="4862D459" w14:textId="77777777" w:rsidR="00CA56B7" w:rsidRPr="00DE55DE" w:rsidRDefault="00CA56B7" w:rsidP="00CA56B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4862D45A" w14:textId="77777777" w:rsidR="00CA56B7" w:rsidRPr="00DE55DE" w:rsidRDefault="00CA56B7" w:rsidP="00CA56B7">
            <w:pPr>
              <w:pStyle w:val="TableParagraph"/>
              <w:ind w:left="1485" w:right="1467"/>
              <w:jc w:val="center"/>
              <w:rPr>
                <w:rFonts w:ascii="Arial"/>
                <w:b/>
                <w:sz w:val="12"/>
              </w:rPr>
            </w:pPr>
            <w:r w:rsidRPr="00DE55DE">
              <w:rPr>
                <w:rFonts w:ascii="Arial"/>
                <w:b/>
                <w:w w:val="105"/>
                <w:sz w:val="12"/>
              </w:rPr>
              <w:t>OBSERVACIONS</w:t>
            </w:r>
          </w:p>
        </w:tc>
      </w:tr>
    </w:tbl>
    <w:p w14:paraId="4862D45C" w14:textId="77777777" w:rsidR="00CA56B7" w:rsidRDefault="00CA56B7" w:rsidP="00CA56B7">
      <w:pPr>
        <w:pStyle w:val="Textoindependiente"/>
        <w:spacing w:before="4"/>
        <w:rPr>
          <w:sz w:val="19"/>
        </w:rPr>
      </w:pPr>
    </w:p>
    <w:tbl>
      <w:tblPr>
        <w:tblStyle w:val="TableNormal"/>
        <w:tblpPr w:leftFromText="141" w:rightFromText="141" w:vertAnchor="text" w:horzAnchor="margin" w:tblpXSpec="center" w:tblpY="-24"/>
        <w:tblW w:w="110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6"/>
        <w:gridCol w:w="1409"/>
        <w:gridCol w:w="4049"/>
      </w:tblGrid>
      <w:tr w:rsidR="00CA56B7" w14:paraId="4862D463" w14:textId="77777777" w:rsidTr="00C40595">
        <w:trPr>
          <w:trHeight w:val="679"/>
        </w:trPr>
        <w:tc>
          <w:tcPr>
            <w:tcW w:w="5586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14:paraId="4862D45D" w14:textId="77777777" w:rsidR="00CA56B7" w:rsidRDefault="00CA56B7" w:rsidP="00CA56B7">
            <w:pPr>
              <w:pStyle w:val="TableParagraph"/>
              <w:spacing w:before="5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5E" w14:textId="77777777" w:rsidR="00CA56B7" w:rsidRDefault="00CA56B7" w:rsidP="00CA56B7">
            <w:pPr>
              <w:pStyle w:val="TableParagraph"/>
              <w:spacing w:before="5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5F" w14:textId="77777777" w:rsidR="00CA56B7" w:rsidRDefault="00CA56B7" w:rsidP="00CA56B7">
            <w:pPr>
              <w:pStyle w:val="TableParagraph"/>
              <w:spacing w:before="5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 xml:space="preserve">Compleix amb especificacions establertes per la norma internacional ISO </w:t>
            </w:r>
            <w:r w:rsidR="00C40595">
              <w:rPr>
                <w:w w:val="105"/>
                <w:sz w:val="16"/>
                <w:szCs w:val="16"/>
              </w:rPr>
              <w:t>17225-4</w:t>
            </w:r>
          </w:p>
          <w:p w14:paraId="4862D460" w14:textId="77777777" w:rsidR="00CA56B7" w:rsidRPr="00CA56B7" w:rsidRDefault="00CA56B7" w:rsidP="00CA56B7">
            <w:pPr>
              <w:pStyle w:val="TableParagraph"/>
              <w:spacing w:before="5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61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62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69" w14:textId="77777777" w:rsidTr="00CA56B7">
        <w:trPr>
          <w:trHeight w:val="146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64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65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Classe A1 o A2</w:t>
            </w:r>
          </w:p>
          <w:p w14:paraId="4862D466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67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68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6F" w14:textId="77777777" w:rsidTr="00CA56B7">
        <w:trPr>
          <w:trHeight w:val="270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6A" w14:textId="77777777" w:rsidR="00CA56B7" w:rsidRDefault="00CA56B7" w:rsidP="00CA56B7">
            <w:pPr>
              <w:pStyle w:val="TableParagraph"/>
              <w:spacing w:before="18" w:line="101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6B" w14:textId="77777777" w:rsidR="00CA56B7" w:rsidRDefault="00CA56B7" w:rsidP="00CA56B7">
            <w:pPr>
              <w:pStyle w:val="TableParagraph"/>
              <w:spacing w:before="18" w:line="101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Granulometria G30</w:t>
            </w:r>
          </w:p>
          <w:p w14:paraId="4862D46C" w14:textId="77777777" w:rsidR="00CA56B7" w:rsidRPr="00CA56B7" w:rsidRDefault="00CA56B7" w:rsidP="00CA56B7">
            <w:pPr>
              <w:pStyle w:val="TableParagraph"/>
              <w:spacing w:before="18" w:line="101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6D" w14:textId="77777777" w:rsidR="00CA56B7" w:rsidRDefault="00CA56B7" w:rsidP="00CA56B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6E" w14:textId="77777777" w:rsidR="00CA56B7" w:rsidRDefault="00CA56B7" w:rsidP="00CA56B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56B7" w14:paraId="4862D475" w14:textId="77777777" w:rsidTr="00CA56B7">
        <w:trPr>
          <w:trHeight w:val="145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70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71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Mida partícula P31S</w:t>
            </w:r>
          </w:p>
          <w:p w14:paraId="4862D472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73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74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7C" w14:textId="77777777" w:rsidTr="00CA56B7">
        <w:trPr>
          <w:trHeight w:val="145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76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77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 xml:space="preserve">Origen arbres sencers sense arrels, troncs, restes de tallada, restes i </w:t>
            </w:r>
          </w:p>
          <w:p w14:paraId="4862D478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79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subproductes de fusta no tracta químicament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7A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7B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83" w14:textId="77777777" w:rsidTr="00CA56B7">
        <w:trPr>
          <w:trHeight w:val="145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7D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7E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7F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Humitat classe A1 inferior al 25% i classe A2 inferior al 35%</w:t>
            </w:r>
          </w:p>
          <w:p w14:paraId="4862D480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81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82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89" w14:textId="77777777" w:rsidTr="00CA56B7">
        <w:trPr>
          <w:trHeight w:val="145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84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85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>Cendres classe A1 inferior a l’1% i classe A2 inferior al 1,5%</w:t>
            </w:r>
          </w:p>
          <w:p w14:paraId="4862D486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87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88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CA56B7" w14:paraId="4862D48F" w14:textId="77777777" w:rsidTr="00CA56B7">
        <w:trPr>
          <w:trHeight w:val="145"/>
        </w:trPr>
        <w:tc>
          <w:tcPr>
            <w:tcW w:w="5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62D48A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</w:p>
          <w:p w14:paraId="4862D48B" w14:textId="77777777" w:rsidR="00CA56B7" w:rsidRDefault="00CA56B7" w:rsidP="00CA56B7">
            <w:pPr>
              <w:pStyle w:val="TableParagraph"/>
              <w:spacing w:before="13" w:line="113" w:lineRule="exact"/>
              <w:ind w:left="30"/>
              <w:rPr>
                <w:w w:val="105"/>
                <w:sz w:val="16"/>
                <w:szCs w:val="16"/>
              </w:rPr>
            </w:pPr>
            <w:r w:rsidRPr="00CA56B7">
              <w:rPr>
                <w:w w:val="105"/>
                <w:sz w:val="16"/>
                <w:szCs w:val="16"/>
              </w:rPr>
              <w:t xml:space="preserve">Classe segons certificació de qualitat DBOSQ, </w:t>
            </w:r>
            <w:proofErr w:type="spellStart"/>
            <w:r w:rsidRPr="00CA56B7">
              <w:rPr>
                <w:w w:val="105"/>
                <w:sz w:val="16"/>
                <w:szCs w:val="16"/>
              </w:rPr>
              <w:t>BIOmasud</w:t>
            </w:r>
            <w:proofErr w:type="spellEnd"/>
            <w:r w:rsidR="00C40595">
              <w:rPr>
                <w:w w:val="105"/>
                <w:sz w:val="16"/>
                <w:szCs w:val="16"/>
              </w:rPr>
              <w:t>, altre similar o equivalent</w:t>
            </w:r>
          </w:p>
          <w:p w14:paraId="4862D48C" w14:textId="77777777" w:rsidR="00CA56B7" w:rsidRPr="00CA56B7" w:rsidRDefault="00CA56B7" w:rsidP="00CA56B7">
            <w:pPr>
              <w:pStyle w:val="TableParagraph"/>
              <w:spacing w:before="13" w:line="113" w:lineRule="exact"/>
              <w:ind w:left="3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</w:tcPr>
          <w:p w14:paraId="4862D48D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92D050"/>
          </w:tcPr>
          <w:p w14:paraId="4862D48E" w14:textId="77777777" w:rsidR="00CA56B7" w:rsidRDefault="00CA56B7" w:rsidP="00CA56B7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4862D490" w14:textId="77777777" w:rsidR="00CA56B7" w:rsidRPr="00DE55DE" w:rsidRDefault="00CA56B7" w:rsidP="00CA56B7">
      <w:pPr>
        <w:pStyle w:val="Textoindependiente"/>
        <w:spacing w:before="7"/>
        <w:rPr>
          <w:sz w:val="10"/>
        </w:rPr>
      </w:pPr>
    </w:p>
    <w:p w14:paraId="4862D491" w14:textId="77777777" w:rsidR="00CA56B7" w:rsidRDefault="00CA56B7" w:rsidP="00CA56B7">
      <w:pPr>
        <w:pStyle w:val="Textoindependiente"/>
        <w:spacing w:before="5"/>
        <w:rPr>
          <w:sz w:val="25"/>
        </w:rPr>
      </w:pPr>
    </w:p>
    <w:p w14:paraId="4862D492" w14:textId="77777777" w:rsidR="00CA56B7" w:rsidRDefault="00CA56B7" w:rsidP="00CA56B7">
      <w:pPr>
        <w:pStyle w:val="Textoindependiente"/>
        <w:spacing w:before="5"/>
        <w:rPr>
          <w:sz w:val="25"/>
        </w:rPr>
      </w:pPr>
    </w:p>
    <w:p w14:paraId="4862D493" w14:textId="77777777" w:rsidR="00CA56B7" w:rsidRDefault="00CA56B7" w:rsidP="00CA56B7">
      <w:pPr>
        <w:pStyle w:val="Textoindependiente"/>
        <w:spacing w:before="5"/>
        <w:rPr>
          <w:sz w:val="25"/>
        </w:rPr>
      </w:pPr>
    </w:p>
    <w:p w14:paraId="4862D494" w14:textId="77777777" w:rsidR="00CA56B7" w:rsidRPr="00CA56B7" w:rsidRDefault="00CA56B7" w:rsidP="00CA56B7">
      <w:pPr>
        <w:ind w:left="153"/>
        <w:rPr>
          <w:rFonts w:ascii="Arial" w:hAnsi="Arial" w:cs="Arial"/>
          <w:sz w:val="20"/>
          <w:szCs w:val="20"/>
        </w:rPr>
      </w:pPr>
      <w:r w:rsidRPr="00CA56B7">
        <w:rPr>
          <w:rFonts w:ascii="Arial" w:hAnsi="Arial" w:cs="Arial"/>
          <w:w w:val="105"/>
          <w:sz w:val="20"/>
          <w:szCs w:val="20"/>
        </w:rPr>
        <w:t>Signatura,</w:t>
      </w:r>
    </w:p>
    <w:p w14:paraId="4862D495" w14:textId="77777777" w:rsidR="00CA56B7" w:rsidRDefault="00CA56B7" w:rsidP="00CA56B7">
      <w:pPr>
        <w:ind w:left="117"/>
        <w:rPr>
          <w:sz w:val="20"/>
        </w:rPr>
      </w:pPr>
      <w:r>
        <w:rPr>
          <w:noProof/>
          <w:sz w:val="20"/>
          <w:lang w:val="es-ES"/>
        </w:rPr>
        <mc:AlternateContent>
          <mc:Choice Requires="wpg">
            <w:drawing>
              <wp:inline distT="0" distB="0" distL="0" distR="0" wp14:anchorId="4862D49A" wp14:editId="4862D49B">
                <wp:extent cx="3581400" cy="421640"/>
                <wp:effectExtent l="11430" t="8890" r="7620" b="762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421640"/>
                          <a:chOff x="0" y="0"/>
                          <a:chExt cx="5640" cy="664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" y="4"/>
                            <a:ext cx="5632" cy="655"/>
                          </a:xfrm>
                          <a:prstGeom prst="rect">
                            <a:avLst/>
                          </a:prstGeom>
                          <a:noFill/>
                          <a:ln w="5525">
                            <a:solidFill>
                              <a:srgbClr val="BBBBB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A3C09F" id="Group 2" o:spid="_x0000_s1026" style="width:282pt;height:33.2pt;mso-position-horizontal-relative:char;mso-position-vertical-relative:line" coordsize="5640,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">
                <v:rect id="Rectangle 3" o:spid="_x0000_s1027" style="position:absolute;left:4;top:4;width:5632;height: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" filled="f" strokecolor="#bbb" strokeweight=".15347mm"/>
                <w10:anchorlock/>
              </v:group>
            </w:pict>
          </mc:Fallback>
        </mc:AlternateContent>
      </w:r>
    </w:p>
    <w:p w14:paraId="4862D496" w14:textId="77777777" w:rsidR="002A4D14" w:rsidRDefault="0021618E" w:rsidP="002A4D14">
      <w:pPr>
        <w:rPr>
          <w:rFonts w:ascii="Open Sans" w:hAnsi="Open Sans" w:cs="Open Sans"/>
        </w:rPr>
      </w:pPr>
    </w:p>
    <w:p w14:paraId="4862D497" w14:textId="77777777" w:rsidR="002A4D14" w:rsidRDefault="0021618E" w:rsidP="002A4D14">
      <w:pPr>
        <w:rPr>
          <w:rFonts w:ascii="Open Sans" w:hAnsi="Open Sans" w:cs="Open Sans"/>
        </w:rPr>
      </w:pPr>
    </w:p>
    <w:p w14:paraId="4862D498" w14:textId="77777777" w:rsidR="00336928" w:rsidRDefault="0021618E" w:rsidP="00D61C25">
      <w:pPr>
        <w:pStyle w:val="n"/>
        <w:widowControl/>
        <w:tabs>
          <w:tab w:val="clear" w:pos="0"/>
        </w:tabs>
        <w:suppressAutoHyphens w:val="0"/>
        <w:rPr>
          <w:rFonts w:cs="Arial"/>
          <w:sz w:val="22"/>
          <w:szCs w:val="22"/>
        </w:rPr>
      </w:pPr>
    </w:p>
    <w:p w14:paraId="4862D499" w14:textId="77777777" w:rsidR="000D0C3D" w:rsidRPr="00A24709" w:rsidRDefault="0021618E" w:rsidP="00A24709">
      <w:pPr>
        <w:jc w:val="both"/>
        <w:rPr>
          <w:rFonts w:ascii="Arial" w:hAnsi="Arial" w:cs="Arial"/>
          <w:sz w:val="22"/>
          <w:szCs w:val="22"/>
        </w:rPr>
      </w:pPr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D49E" w14:textId="77777777" w:rsidR="00256E27" w:rsidRDefault="00CA56B7">
      <w:r>
        <w:separator/>
      </w:r>
    </w:p>
  </w:endnote>
  <w:endnote w:type="continuationSeparator" w:id="0">
    <w:p w14:paraId="4862D49F" w14:textId="77777777" w:rsidR="00256E27" w:rsidRDefault="00CA5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2" w14:textId="77777777" w:rsidR="00E33BAA" w:rsidRDefault="00CA56B7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62D4A3" w14:textId="77777777" w:rsidR="00E33BAA" w:rsidRDefault="0021618E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4" w14:textId="77777777" w:rsidR="00E33BAA" w:rsidRDefault="0021618E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4862D4A5" w14:textId="77777777" w:rsidR="0096398E" w:rsidRPr="0096398E" w:rsidRDefault="00CA56B7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62D4AB" wp14:editId="4862D4AC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5D44569B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4862D4A6" w14:textId="77777777" w:rsidR="00E33BAA" w:rsidRDefault="0021618E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8" w14:textId="77777777" w:rsidR="0096398E" w:rsidRDefault="002161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2D49C" w14:textId="77777777" w:rsidR="00256E27" w:rsidRDefault="00CA56B7">
      <w:r>
        <w:separator/>
      </w:r>
    </w:p>
  </w:footnote>
  <w:footnote w:type="continuationSeparator" w:id="0">
    <w:p w14:paraId="4862D49D" w14:textId="77777777" w:rsidR="00256E27" w:rsidRDefault="00CA5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0" w14:textId="77777777" w:rsidR="0096398E" w:rsidRDefault="002161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1" w14:textId="77777777" w:rsidR="00E33BAA" w:rsidRDefault="00CA56B7">
    <w:pPr>
      <w:pStyle w:val="Encabezado"/>
    </w:pPr>
    <w:r w:rsidRPr="009279A8">
      <w:rPr>
        <w:noProof/>
        <w:lang w:val="es-ES"/>
      </w:rPr>
      <w:drawing>
        <wp:inline distT="0" distB="0" distL="0" distR="0" wp14:anchorId="4862D4A9" wp14:editId="4862D4AA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4A7" w14:textId="77777777" w:rsidR="0096398E" w:rsidRDefault="002161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52B8F7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F2F1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606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F23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63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9C6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8C7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7812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108B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2C96D79C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A68B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9B0234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AAACF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70F5C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4FC8D5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6F40F8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916A90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E1261A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87B838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0A57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6AC1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E64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DE85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1EE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FEA5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DEF6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4A3D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A7D8932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B69E71F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34AFDB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D1D0C7A6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C5A49B76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A7DADD0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1D1ADECA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86B2BA42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21E46D62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59020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384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67C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8A5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E83A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0E77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3C3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35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1EF0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243C84A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B47EEAE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A548C3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CEE127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39FA75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CFACA2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1DED06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392127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EF16CC5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FC7A9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44CF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043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EB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8254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74D6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CA9E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CA66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649D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0E3696AC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562E8E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4A6FC4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BB85D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ECEB73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0D82FC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0C8DAD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AF0587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983B4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C9124FA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455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D4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1A7C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9289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A2B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A423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4496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F026709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16598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A459B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0876D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7AFE1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7CA55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64C0C9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02A906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502FE1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E700AAE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A2CC0A5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A6CE1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0BA11E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8F6AF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92CCD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532097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C9001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2E4169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4FE46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F5696C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3C68C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80A37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003C4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E66A6E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68E51F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FE4FF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FA83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FC5E4DF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B6E182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AE4642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42C5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9FC2D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306398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DFE08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5EECF0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0D4045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6FB02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655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90AD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041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69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CE24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EC2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68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26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628E404C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E65B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EE05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5E42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6D1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54D6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44ED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F69C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A425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9014F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C04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A27E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C7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FE8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F1C9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4A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24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1451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F13C36E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8360948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5E2997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AF6BF1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36C473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E6E75E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A8E4C07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F5E285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DB562F0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0B5E63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8C8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462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88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E2E7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7457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2E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F08B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22DE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306AB6F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77AB86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C8A67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072CDA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4A243D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9CAFBF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D055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94CADC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4874F5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9572BC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967D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50BE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B2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860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69E75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5C1D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270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FA2C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DE309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2196EA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7EEE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94F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B6E0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9876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2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20C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32FF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E6F4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2E4D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EA34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8A1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EC2F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808B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443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DAB2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68FB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148E07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2C58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07EFF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66A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08D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9E89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AA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4665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C66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D41812B8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6CE2AF38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9A72AF1C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45C03A2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7A4909E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6A4EB48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B7A03D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E1CE8E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541051B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0D7806C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58204A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4C4B6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5CEA84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E546F8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17C05D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F8C7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FEE04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7D6911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254E7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C86A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BA3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65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D66F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A88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049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BAB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10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64AED8A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06E30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409F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8E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F002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64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D05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8AA4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8C9E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FE604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327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7E2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167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A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DE2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6621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400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16A3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B07E51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100CB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F4F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4E0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89D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8EB9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829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DE72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1E4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8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6B7"/>
    <w:rsid w:val="0021618E"/>
    <w:rsid w:val="00256E27"/>
    <w:rsid w:val="00983C15"/>
    <w:rsid w:val="00C40595"/>
    <w:rsid w:val="00CA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2D424"/>
  <w15:docId w15:val="{41073170-4092-4F08-9418-22E60140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table" w:customStyle="1" w:styleId="TableNormal">
    <w:name w:val="Table Normal"/>
    <w:uiPriority w:val="2"/>
    <w:semiHidden/>
    <w:unhideWhenUsed/>
    <w:qFormat/>
    <w:rsid w:val="00CA56B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CA56B7"/>
    <w:pPr>
      <w:widowControl w:val="0"/>
      <w:autoSpaceDE w:val="0"/>
      <w:autoSpaceDN w:val="0"/>
      <w:ind w:left="170"/>
    </w:pPr>
    <w:rPr>
      <w:rFonts w:ascii="Arial" w:eastAsia="Arial" w:hAnsi="Arial" w:cs="Arial"/>
      <w:b/>
      <w:bCs/>
      <w:sz w:val="25"/>
      <w:szCs w:val="25"/>
      <w:lang w:eastAsia="en-US"/>
    </w:rPr>
  </w:style>
  <w:style w:type="character" w:customStyle="1" w:styleId="TtuloCar">
    <w:name w:val="Título Car"/>
    <w:basedOn w:val="Fuentedeprrafopredeter"/>
    <w:link w:val="Ttulo"/>
    <w:uiPriority w:val="1"/>
    <w:rsid w:val="00CA56B7"/>
    <w:rPr>
      <w:rFonts w:ascii="Arial" w:eastAsia="Arial" w:hAnsi="Arial" w:cs="Arial"/>
      <w:b/>
      <w:bCs/>
      <w:sz w:val="25"/>
      <w:szCs w:val="25"/>
      <w:lang w:val="ca-ES" w:eastAsia="en-US"/>
    </w:rPr>
  </w:style>
  <w:style w:type="paragraph" w:customStyle="1" w:styleId="TableParagraph">
    <w:name w:val="Table Paragraph"/>
    <w:basedOn w:val="Normal"/>
    <w:uiPriority w:val="1"/>
    <w:qFormat/>
    <w:rsid w:val="00CA56B7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B6E3-E6AF-4876-A60E-FF32199D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10</cp:revision>
  <cp:lastPrinted>2012-08-14T09:34:00Z</cp:lastPrinted>
  <dcterms:created xsi:type="dcterms:W3CDTF">2015-04-07T07:41:00Z</dcterms:created>
  <dcterms:modified xsi:type="dcterms:W3CDTF">2026-03-27T12:45:00Z</dcterms:modified>
</cp:coreProperties>
</file>